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ABA0D" w14:textId="510E9E66" w:rsidR="00EB59CF" w:rsidRPr="00B9100B" w:rsidRDefault="00EB59CF" w:rsidP="00EB59CF">
      <w:pPr>
        <w:tabs>
          <w:tab w:val="left" w:pos="993"/>
          <w:tab w:val="left" w:pos="1134"/>
        </w:tabs>
        <w:rPr>
          <w:rFonts w:cs="Arial"/>
        </w:rPr>
      </w:pPr>
      <w:r w:rsidRPr="00B9100B">
        <w:rPr>
          <w:rFonts w:cs="Arial"/>
        </w:rPr>
        <w:tab/>
      </w:r>
    </w:p>
    <w:p w14:paraId="0CC195CE" w14:textId="77777777" w:rsidR="008A2FE5" w:rsidRDefault="008A2FE5" w:rsidP="008A2FE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4302-0075/2023</w:t>
      </w:r>
    </w:p>
    <w:p w14:paraId="0AA192BD" w14:textId="139CF61F" w:rsidR="00460EEC" w:rsidRPr="00F64ACE" w:rsidRDefault="00460EEC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F64ACE">
        <w:rPr>
          <w:rFonts w:cs="Arial"/>
        </w:rPr>
        <w:t xml:space="preserve"> BR</w:t>
      </w:r>
      <w:r>
        <w:rPr>
          <w:rFonts w:cs="Arial"/>
        </w:rPr>
        <w:t>:</w:t>
      </w:r>
      <w:r w:rsidR="00953068">
        <w:rPr>
          <w:rFonts w:cs="Arial"/>
        </w:rPr>
        <w:t xml:space="preserve"> </w:t>
      </w:r>
      <w:r w:rsidR="00953068" w:rsidRPr="00953068">
        <w:rPr>
          <w:rFonts w:cs="Arial"/>
        </w:rPr>
        <w:t>202</w:t>
      </w:r>
      <w:r w:rsidR="00585AC9">
        <w:rPr>
          <w:rFonts w:cs="Arial"/>
        </w:rPr>
        <w:t>3</w:t>
      </w:r>
      <w:r w:rsidR="00953068" w:rsidRPr="00953068">
        <w:rPr>
          <w:rFonts w:cs="Arial"/>
        </w:rPr>
        <w:t>-</w:t>
      </w:r>
      <w:r w:rsidR="00FE5AE3">
        <w:rPr>
          <w:rFonts w:cs="Arial"/>
        </w:rPr>
        <w:t>180</w:t>
      </w:r>
      <w:bookmarkStart w:id="0" w:name="_GoBack"/>
      <w:bookmarkEnd w:id="0"/>
    </w:p>
    <w:p w14:paraId="42015D53" w14:textId="3679091A" w:rsidR="008318D9" w:rsidRDefault="008318D9" w:rsidP="00A42189">
      <w:pPr>
        <w:jc w:val="both"/>
        <w:rPr>
          <w:rFonts w:cs="Arial"/>
        </w:rPr>
      </w:pPr>
    </w:p>
    <w:p w14:paraId="6F94778F" w14:textId="77777777" w:rsidR="005D5DEA" w:rsidRPr="00B9100B" w:rsidRDefault="005D5DEA" w:rsidP="005D5DEA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0599CA8F" w14:textId="77777777" w:rsidR="00585AC9" w:rsidRPr="00555D6F" w:rsidRDefault="00585AC9" w:rsidP="00585AC9">
      <w:pPr>
        <w:spacing w:line="480" w:lineRule="auto"/>
        <w:jc w:val="both"/>
        <w:rPr>
          <w:rFonts w:cs="Arial"/>
        </w:rPr>
      </w:pPr>
    </w:p>
    <w:p w14:paraId="77FC80B9" w14:textId="77777777" w:rsidR="00585AC9" w:rsidRPr="00555D6F" w:rsidRDefault="00585AC9" w:rsidP="00585AC9">
      <w:pPr>
        <w:spacing w:line="480" w:lineRule="auto"/>
        <w:jc w:val="both"/>
        <w:rPr>
          <w:rFonts w:cs="Arial"/>
        </w:rPr>
      </w:pPr>
      <w:r w:rsidRPr="00555D6F">
        <w:rPr>
          <w:rFonts w:cs="Arial"/>
        </w:rPr>
        <w:t>NAROČNIK DEL :</w:t>
      </w:r>
      <w:r w:rsidRPr="00555D6F">
        <w:rPr>
          <w:rFonts w:cs="Arial"/>
        </w:rPr>
        <w:tab/>
        <w:t>__________________________________________________</w:t>
      </w:r>
    </w:p>
    <w:p w14:paraId="2CE342ED" w14:textId="77777777" w:rsidR="00585AC9" w:rsidRPr="00555D6F" w:rsidRDefault="00585AC9" w:rsidP="00585AC9">
      <w:pPr>
        <w:spacing w:line="480" w:lineRule="auto"/>
        <w:jc w:val="both"/>
        <w:rPr>
          <w:rFonts w:cs="Arial"/>
        </w:rPr>
      </w:pPr>
      <w:r w:rsidRPr="00555D6F">
        <w:rPr>
          <w:rFonts w:cs="Arial"/>
        </w:rPr>
        <w:t>__________________________________________________________________</w:t>
      </w:r>
    </w:p>
    <w:p w14:paraId="258B528B" w14:textId="77777777" w:rsidR="00585AC9" w:rsidRPr="00555D6F" w:rsidRDefault="00585AC9" w:rsidP="00585AC9">
      <w:pPr>
        <w:spacing w:line="480" w:lineRule="auto"/>
        <w:jc w:val="both"/>
        <w:rPr>
          <w:rFonts w:cs="Arial"/>
        </w:rPr>
      </w:pPr>
      <w:r w:rsidRPr="00555D6F">
        <w:rPr>
          <w:rFonts w:cs="Arial"/>
        </w:rPr>
        <w:t>Potrjujemo izvajalcu: _________________________________________________</w:t>
      </w:r>
    </w:p>
    <w:p w14:paraId="6CEA6D2B" w14:textId="77777777" w:rsidR="00585AC9" w:rsidRPr="00555D6F" w:rsidRDefault="00585AC9" w:rsidP="00585AC9">
      <w:pPr>
        <w:spacing w:line="480" w:lineRule="auto"/>
        <w:rPr>
          <w:rFonts w:cs="Arial"/>
        </w:rPr>
      </w:pPr>
      <w:r w:rsidRPr="00555D6F">
        <w:rPr>
          <w:rFonts w:cs="Arial"/>
        </w:rPr>
        <w:t>da je za nas opravil naslednje storitve prevozov blaga:</w:t>
      </w:r>
    </w:p>
    <w:tbl>
      <w:tblPr>
        <w:tblW w:w="924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5"/>
        <w:gridCol w:w="2015"/>
        <w:gridCol w:w="2052"/>
        <w:gridCol w:w="1824"/>
        <w:gridCol w:w="1882"/>
      </w:tblGrid>
      <w:tr w:rsidR="00585AC9" w:rsidRPr="00555D6F" w14:paraId="4405F934" w14:textId="77777777" w:rsidTr="00A633BA">
        <w:tc>
          <w:tcPr>
            <w:tcW w:w="1475" w:type="dxa"/>
          </w:tcPr>
          <w:p w14:paraId="786B002E" w14:textId="77777777" w:rsidR="00585AC9" w:rsidRPr="00555D6F" w:rsidRDefault="00585AC9" w:rsidP="00A633BA">
            <w:pPr>
              <w:rPr>
                <w:rFonts w:cs="Arial"/>
              </w:rPr>
            </w:pPr>
            <w:r w:rsidRPr="00555D6F">
              <w:rPr>
                <w:rFonts w:cs="Arial"/>
              </w:rPr>
              <w:t>Datum storitve</w:t>
            </w:r>
          </w:p>
        </w:tc>
        <w:tc>
          <w:tcPr>
            <w:tcW w:w="2015" w:type="dxa"/>
          </w:tcPr>
          <w:p w14:paraId="3BF2E4C4" w14:textId="77777777" w:rsidR="00585AC9" w:rsidRPr="00555D6F" w:rsidRDefault="00585AC9" w:rsidP="00A633BA">
            <w:pPr>
              <w:rPr>
                <w:rFonts w:cs="Arial"/>
              </w:rPr>
            </w:pPr>
            <w:r w:rsidRPr="00555D6F">
              <w:rPr>
                <w:rFonts w:cs="Arial"/>
              </w:rPr>
              <w:t>Vrsta storitve</w:t>
            </w:r>
          </w:p>
        </w:tc>
        <w:tc>
          <w:tcPr>
            <w:tcW w:w="2052" w:type="dxa"/>
          </w:tcPr>
          <w:p w14:paraId="703EF703" w14:textId="2F23FA28" w:rsidR="00585AC9" w:rsidRPr="00555D6F" w:rsidRDefault="00585AC9" w:rsidP="00A633BA">
            <w:pPr>
              <w:rPr>
                <w:rFonts w:cs="Arial"/>
              </w:rPr>
            </w:pPr>
            <w:r w:rsidRPr="00555D6F">
              <w:rPr>
                <w:rFonts w:cs="Arial"/>
              </w:rPr>
              <w:t xml:space="preserve">Vrsta </w:t>
            </w:r>
            <w:r w:rsidR="00B87315">
              <w:rPr>
                <w:rFonts w:cs="Arial"/>
              </w:rPr>
              <w:t xml:space="preserve">pretovorjenega </w:t>
            </w:r>
            <w:r w:rsidRPr="00555D6F">
              <w:rPr>
                <w:rFonts w:cs="Arial"/>
              </w:rPr>
              <w:t>blaga</w:t>
            </w:r>
          </w:p>
        </w:tc>
        <w:tc>
          <w:tcPr>
            <w:tcW w:w="1824" w:type="dxa"/>
          </w:tcPr>
          <w:p w14:paraId="3A9716B1" w14:textId="2E75D697" w:rsidR="00585AC9" w:rsidRPr="00555D6F" w:rsidRDefault="00585AC9" w:rsidP="00A633BA">
            <w:pPr>
              <w:rPr>
                <w:rFonts w:cs="Arial"/>
              </w:rPr>
            </w:pPr>
            <w:r w:rsidRPr="00555D6F">
              <w:rPr>
                <w:rFonts w:cs="Arial"/>
              </w:rPr>
              <w:t>Količina</w:t>
            </w:r>
            <w:r w:rsidR="00B87315">
              <w:rPr>
                <w:rFonts w:cs="Arial"/>
              </w:rPr>
              <w:t xml:space="preserve"> v ton</w:t>
            </w:r>
          </w:p>
        </w:tc>
        <w:tc>
          <w:tcPr>
            <w:tcW w:w="1882" w:type="dxa"/>
          </w:tcPr>
          <w:p w14:paraId="514E4DA8" w14:textId="14AD790D" w:rsidR="00585AC9" w:rsidRPr="00555D6F" w:rsidRDefault="00585AC9" w:rsidP="00A633BA">
            <w:pPr>
              <w:rPr>
                <w:rFonts w:cs="Arial"/>
              </w:rPr>
            </w:pPr>
            <w:r w:rsidRPr="00555D6F">
              <w:rPr>
                <w:rFonts w:cs="Arial"/>
              </w:rPr>
              <w:t>Vrednost storitve</w:t>
            </w:r>
            <w:r w:rsidR="00B87315">
              <w:rPr>
                <w:rFonts w:cs="Arial"/>
              </w:rPr>
              <w:t xml:space="preserve"> v EUR brez DDV</w:t>
            </w:r>
          </w:p>
        </w:tc>
      </w:tr>
      <w:tr w:rsidR="00585AC9" w:rsidRPr="00555D6F" w14:paraId="08F26748" w14:textId="77777777" w:rsidTr="00A633BA">
        <w:tc>
          <w:tcPr>
            <w:tcW w:w="1475" w:type="dxa"/>
          </w:tcPr>
          <w:p w14:paraId="34360B32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2015" w:type="dxa"/>
          </w:tcPr>
          <w:p w14:paraId="185845B3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2052" w:type="dxa"/>
          </w:tcPr>
          <w:p w14:paraId="0D7690EA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1824" w:type="dxa"/>
          </w:tcPr>
          <w:p w14:paraId="18A20CEB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1882" w:type="dxa"/>
          </w:tcPr>
          <w:p w14:paraId="1BD657C8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</w:tr>
      <w:tr w:rsidR="00585AC9" w:rsidRPr="00555D6F" w14:paraId="33B79CD4" w14:textId="77777777" w:rsidTr="00A633BA">
        <w:tc>
          <w:tcPr>
            <w:tcW w:w="1475" w:type="dxa"/>
          </w:tcPr>
          <w:p w14:paraId="5670DD8B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2015" w:type="dxa"/>
          </w:tcPr>
          <w:p w14:paraId="42EFF3AA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2052" w:type="dxa"/>
          </w:tcPr>
          <w:p w14:paraId="0A639641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1824" w:type="dxa"/>
          </w:tcPr>
          <w:p w14:paraId="2987F8C2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1882" w:type="dxa"/>
          </w:tcPr>
          <w:p w14:paraId="605EE658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</w:tr>
      <w:tr w:rsidR="00585AC9" w:rsidRPr="00555D6F" w14:paraId="6D18158C" w14:textId="77777777" w:rsidTr="00A633BA">
        <w:tc>
          <w:tcPr>
            <w:tcW w:w="1475" w:type="dxa"/>
          </w:tcPr>
          <w:p w14:paraId="26084935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2015" w:type="dxa"/>
          </w:tcPr>
          <w:p w14:paraId="26ED4814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2052" w:type="dxa"/>
          </w:tcPr>
          <w:p w14:paraId="77F2E83A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1824" w:type="dxa"/>
          </w:tcPr>
          <w:p w14:paraId="3CC3E56B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1882" w:type="dxa"/>
          </w:tcPr>
          <w:p w14:paraId="42450686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</w:tr>
      <w:tr w:rsidR="00585AC9" w:rsidRPr="00555D6F" w14:paraId="0789EA3E" w14:textId="77777777" w:rsidTr="00A633BA">
        <w:tc>
          <w:tcPr>
            <w:tcW w:w="1475" w:type="dxa"/>
          </w:tcPr>
          <w:p w14:paraId="4FFF9804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2015" w:type="dxa"/>
          </w:tcPr>
          <w:p w14:paraId="1B77AA8C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2052" w:type="dxa"/>
          </w:tcPr>
          <w:p w14:paraId="58D66F36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1824" w:type="dxa"/>
          </w:tcPr>
          <w:p w14:paraId="357546DB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1882" w:type="dxa"/>
          </w:tcPr>
          <w:p w14:paraId="6F2C0A09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</w:tr>
      <w:tr w:rsidR="00585AC9" w:rsidRPr="00555D6F" w14:paraId="4A3D8671" w14:textId="77777777" w:rsidTr="00A633BA">
        <w:tc>
          <w:tcPr>
            <w:tcW w:w="1475" w:type="dxa"/>
          </w:tcPr>
          <w:p w14:paraId="50EC0073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2015" w:type="dxa"/>
          </w:tcPr>
          <w:p w14:paraId="08DA10E6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2052" w:type="dxa"/>
          </w:tcPr>
          <w:p w14:paraId="30C70838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1824" w:type="dxa"/>
          </w:tcPr>
          <w:p w14:paraId="5E931CD1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1882" w:type="dxa"/>
          </w:tcPr>
          <w:p w14:paraId="4CC55AE9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</w:tr>
      <w:tr w:rsidR="00585AC9" w:rsidRPr="00555D6F" w14:paraId="22C83B42" w14:textId="77777777" w:rsidTr="00A633BA">
        <w:tc>
          <w:tcPr>
            <w:tcW w:w="1475" w:type="dxa"/>
          </w:tcPr>
          <w:p w14:paraId="355B892C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2015" w:type="dxa"/>
          </w:tcPr>
          <w:p w14:paraId="13AA3AF3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2052" w:type="dxa"/>
          </w:tcPr>
          <w:p w14:paraId="04A42737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1824" w:type="dxa"/>
          </w:tcPr>
          <w:p w14:paraId="28811F88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1882" w:type="dxa"/>
          </w:tcPr>
          <w:p w14:paraId="7CA360DF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</w:tr>
      <w:tr w:rsidR="00585AC9" w:rsidRPr="00555D6F" w14:paraId="5379BFD3" w14:textId="77777777" w:rsidTr="00A633BA">
        <w:tc>
          <w:tcPr>
            <w:tcW w:w="1475" w:type="dxa"/>
          </w:tcPr>
          <w:p w14:paraId="76960A58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2015" w:type="dxa"/>
          </w:tcPr>
          <w:p w14:paraId="7517DB16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2052" w:type="dxa"/>
          </w:tcPr>
          <w:p w14:paraId="2F3CC46B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1824" w:type="dxa"/>
          </w:tcPr>
          <w:p w14:paraId="4948063A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1882" w:type="dxa"/>
          </w:tcPr>
          <w:p w14:paraId="6B23B23D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</w:tr>
      <w:tr w:rsidR="00585AC9" w:rsidRPr="00555D6F" w14:paraId="37B592F4" w14:textId="77777777" w:rsidTr="00A633BA">
        <w:tc>
          <w:tcPr>
            <w:tcW w:w="1475" w:type="dxa"/>
          </w:tcPr>
          <w:p w14:paraId="00C0F0A0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2015" w:type="dxa"/>
          </w:tcPr>
          <w:p w14:paraId="04DBDDFB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2052" w:type="dxa"/>
          </w:tcPr>
          <w:p w14:paraId="01DF8DFA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1824" w:type="dxa"/>
          </w:tcPr>
          <w:p w14:paraId="785659BC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  <w:tc>
          <w:tcPr>
            <w:tcW w:w="1882" w:type="dxa"/>
          </w:tcPr>
          <w:p w14:paraId="23BD7EC8" w14:textId="77777777" w:rsidR="00585AC9" w:rsidRPr="00555D6F" w:rsidRDefault="00585AC9" w:rsidP="00A633BA">
            <w:pPr>
              <w:spacing w:line="480" w:lineRule="auto"/>
              <w:rPr>
                <w:rFonts w:cs="Arial"/>
              </w:rPr>
            </w:pPr>
          </w:p>
        </w:tc>
      </w:tr>
    </w:tbl>
    <w:p w14:paraId="48262E46" w14:textId="77777777" w:rsidR="00585AC9" w:rsidRPr="00555D6F" w:rsidRDefault="00585AC9" w:rsidP="00585AC9">
      <w:pPr>
        <w:spacing w:line="480" w:lineRule="auto"/>
        <w:rPr>
          <w:rFonts w:cs="Arial"/>
        </w:rPr>
      </w:pPr>
    </w:p>
    <w:p w14:paraId="7BCA2159" w14:textId="77777777" w:rsidR="00585AC9" w:rsidRPr="00555D6F" w:rsidRDefault="00585AC9" w:rsidP="00585AC9">
      <w:pPr>
        <w:jc w:val="both"/>
        <w:rPr>
          <w:rFonts w:cs="Arial"/>
        </w:rPr>
      </w:pPr>
      <w:r w:rsidRPr="00555D6F">
        <w:rPr>
          <w:rFonts w:cs="Arial"/>
        </w:rPr>
        <w:t>Dela je izvedel po predpisih stroke, kakovostno in v pogodbenem roku.</w:t>
      </w:r>
    </w:p>
    <w:p w14:paraId="146E5616" w14:textId="77777777" w:rsidR="00585AC9" w:rsidRPr="00555D6F" w:rsidRDefault="00585AC9" w:rsidP="00585AC9">
      <w:pPr>
        <w:jc w:val="both"/>
        <w:rPr>
          <w:rFonts w:cs="Arial"/>
        </w:rPr>
      </w:pPr>
    </w:p>
    <w:p w14:paraId="07065C51" w14:textId="780FBAA6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 xml:space="preserve">Kot naročnik navedene storitve, ki ga sodelujoče podjetje pri oddaji ponudbe navaja kot referenco, potrjujemo, da je izvajalec uspešno (kvalitetno, strokovno, v roku in v skladu s pogodbo, naročilnico, ipd.) izvedel storitev. </w:t>
      </w:r>
    </w:p>
    <w:p w14:paraId="14615082" w14:textId="68903424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1E7C32" w14:paraId="4AE2D45D" w14:textId="77777777" w:rsidTr="00AA725F">
        <w:tc>
          <w:tcPr>
            <w:tcW w:w="1610" w:type="dxa"/>
          </w:tcPr>
          <w:p w14:paraId="43BA215C" w14:textId="77777777" w:rsidR="001E7C32" w:rsidRDefault="001E7C32" w:rsidP="00EE753B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393" w:type="dxa"/>
          </w:tcPr>
          <w:p w14:paraId="569E8DFA" w14:textId="77777777" w:rsidR="001E7C32" w:rsidRDefault="001E7C32" w:rsidP="00EE753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029" w:type="dxa"/>
          </w:tcPr>
          <w:p w14:paraId="1BB99B92" w14:textId="2B5D77AE" w:rsidR="001E7C32" w:rsidRDefault="001E7C32" w:rsidP="00EE753B">
            <w:pPr>
              <w:rPr>
                <w:rFonts w:cs="Arial"/>
              </w:rPr>
            </w:pPr>
            <w:r>
              <w:rPr>
                <w:rFonts w:cs="Arial"/>
              </w:rPr>
              <w:t xml:space="preserve">Odgovorna oseba </w:t>
            </w:r>
            <w:r w:rsidR="00062F74">
              <w:rPr>
                <w:rFonts w:cs="Arial"/>
              </w:rPr>
              <w:t>referenčnega naročnika</w:t>
            </w:r>
            <w:r>
              <w:rPr>
                <w:rFonts w:cs="Arial"/>
              </w:rPr>
              <w:t>:</w:t>
            </w:r>
          </w:p>
          <w:p w14:paraId="1942942F" w14:textId="77777777" w:rsidR="00D021E5" w:rsidRDefault="00D021E5" w:rsidP="00D021E5">
            <w:pPr>
              <w:jc w:val="both"/>
              <w:rPr>
                <w:rFonts w:cs="Arial"/>
              </w:rPr>
            </w:pPr>
          </w:p>
          <w:p w14:paraId="1D031A47" w14:textId="4E021C0A" w:rsidR="00D021E5" w:rsidRDefault="00D021E5" w:rsidP="00D021E5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_______________________________</w:t>
            </w:r>
          </w:p>
          <w:p w14:paraId="1B13E9B7" w14:textId="56FBD5A8" w:rsidR="00D021E5" w:rsidRDefault="00D021E5" w:rsidP="00D021E5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Podpis zakonitega zastopnika </w:t>
            </w:r>
          </w:p>
          <w:p w14:paraId="65F9D5BD" w14:textId="77777777" w:rsidR="00D021E5" w:rsidRDefault="00D021E5" w:rsidP="00D021E5">
            <w:pPr>
              <w:jc w:val="both"/>
              <w:rPr>
                <w:rFonts w:cs="Arial"/>
                <w:i/>
              </w:rPr>
            </w:pPr>
          </w:p>
          <w:p w14:paraId="0AF74370" w14:textId="07A69732" w:rsidR="001E7C32" w:rsidRDefault="001E7C32" w:rsidP="00EE753B">
            <w:pPr>
              <w:rPr>
                <w:rFonts w:cs="Arial"/>
              </w:rPr>
            </w:pPr>
          </w:p>
        </w:tc>
      </w:tr>
    </w:tbl>
    <w:p w14:paraId="0BB62142" w14:textId="2C7D18D0" w:rsidR="001E7C32" w:rsidRDefault="001E7C32" w:rsidP="001E7C3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odgovorna oseba </w:t>
      </w:r>
      <w:r w:rsidR="00062F74">
        <w:rPr>
          <w:rFonts w:cs="Arial"/>
          <w:i/>
        </w:rPr>
        <w:t>referenčnega naročnika</w:t>
      </w:r>
      <w:r w:rsidRPr="005B4793">
        <w:rPr>
          <w:rFonts w:cs="Arial"/>
          <w:i/>
        </w:rPr>
        <w:t xml:space="preserve"> (tisti, ki je </w:t>
      </w:r>
      <w:r w:rsidR="00996737">
        <w:rPr>
          <w:rFonts w:cs="Arial"/>
          <w:i/>
        </w:rPr>
        <w:t>dela</w:t>
      </w:r>
      <w:r w:rsidR="005B4793" w:rsidRPr="005B4793">
        <w:rPr>
          <w:rFonts w:cs="Arial"/>
          <w:i/>
        </w:rPr>
        <w:t xml:space="preserve"> naročil in plačal – končni uporabnik</w:t>
      </w:r>
      <w:r w:rsidRPr="005B4793">
        <w:rPr>
          <w:rFonts w:cs="Arial"/>
          <w:i/>
        </w:rPr>
        <w:t>).</w:t>
      </w:r>
    </w:p>
    <w:p w14:paraId="2C770E24" w14:textId="6662E743" w:rsidR="00EF5515" w:rsidRPr="005B4793" w:rsidRDefault="001E7C32" w:rsidP="005B4793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 sestavni del in priloga ponudbe.</w:t>
      </w:r>
    </w:p>
    <w:sectPr w:rsidR="00EF5515" w:rsidRPr="005B4793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7D17EDA" w16cex:dateUtc="2021-11-15T14:12:01.44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45FB1" w14:textId="77777777" w:rsidR="002B0596" w:rsidRDefault="002B0596">
      <w:r>
        <w:separator/>
      </w:r>
    </w:p>
  </w:endnote>
  <w:endnote w:type="continuationSeparator" w:id="0">
    <w:p w14:paraId="42E24B3D" w14:textId="77777777" w:rsidR="002B0596" w:rsidRDefault="002B0596">
      <w:r>
        <w:continuationSeparator/>
      </w:r>
    </w:p>
  </w:endnote>
  <w:endnote w:type="continuationNotice" w:id="1">
    <w:p w14:paraId="3CCD5D13" w14:textId="77777777" w:rsidR="002B0596" w:rsidRDefault="002B05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316DDE80" w:rsidR="00EE753B" w:rsidRPr="00001218" w:rsidRDefault="00EE753B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EE753B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7B4ED9F7" w:rsidR="00EE753B" w:rsidRPr="005A785E" w:rsidRDefault="00EE753B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CB5685D" w:rsidR="00EE753B" w:rsidRPr="00A1445A" w:rsidRDefault="00EE753B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EE753B" w:rsidRPr="00FC6CF0" w:rsidRDefault="00EE753B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0829E" w14:textId="77777777" w:rsidR="002B0596" w:rsidRDefault="002B0596">
      <w:r>
        <w:separator/>
      </w:r>
    </w:p>
  </w:footnote>
  <w:footnote w:type="continuationSeparator" w:id="0">
    <w:p w14:paraId="355449D6" w14:textId="77777777" w:rsidR="002B0596" w:rsidRDefault="002B0596">
      <w:r>
        <w:continuationSeparator/>
      </w:r>
    </w:p>
  </w:footnote>
  <w:footnote w:type="continuationNotice" w:id="1">
    <w:p w14:paraId="3509FA12" w14:textId="77777777" w:rsidR="002B0596" w:rsidRDefault="002B05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EE753B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EE753B" w:rsidRPr="00A04B00" w:rsidRDefault="00EE753B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EE753B" w:rsidRPr="00A04B00" w:rsidRDefault="00EE753B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EE753B" w:rsidRPr="00A04B00" w:rsidRDefault="00EE753B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EE753B" w:rsidRPr="00C0552D" w:rsidRDefault="00EE753B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79BFDC2" w14:textId="77777777" w:rsidR="00EE753B" w:rsidRPr="00C0552D" w:rsidRDefault="00EE753B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EE753B" w:rsidRPr="00A1445A" w:rsidRDefault="00EE753B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EE753B" w:rsidRPr="00A1445A" w:rsidRDefault="00EE753B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EE753B" w:rsidRPr="00A1445A" w:rsidRDefault="00EE753B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EE753B" w:rsidRDefault="00EE753B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E753B" w:rsidRPr="00A1445A" w:rsidRDefault="00EE753B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EE753B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091AAECE" w:rsidR="00EE753B" w:rsidRPr="009F4AF4" w:rsidRDefault="00EE753B" w:rsidP="005D5DE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POSTOPEK-STORITEV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EE753B" w:rsidRPr="009F4AF4" w:rsidRDefault="00EE753B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10A8AA0" w:rsidR="00EE753B" w:rsidRPr="009F4AF4" w:rsidRDefault="00EE753B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10</w:t>
          </w:r>
        </w:p>
      </w:tc>
    </w:tr>
  </w:tbl>
  <w:p w14:paraId="7DE6B521" w14:textId="77777777" w:rsidR="00EE753B" w:rsidRPr="00FC6CF0" w:rsidRDefault="00EE753B" w:rsidP="00001218">
    <w:pPr>
      <w:pStyle w:val="Glava"/>
      <w:rPr>
        <w:rFonts w:cs="Arial"/>
        <w:sz w:val="2"/>
        <w:szCs w:val="2"/>
      </w:rPr>
    </w:pPr>
  </w:p>
  <w:p w14:paraId="16BFB5D1" w14:textId="77777777" w:rsidR="00EE753B" w:rsidRPr="00FC6CF0" w:rsidRDefault="00EE753B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26F3F"/>
    <w:multiLevelType w:val="hybridMultilevel"/>
    <w:tmpl w:val="0338CF6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4277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12E3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55F28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059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60EEC"/>
    <w:rsid w:val="004720C5"/>
    <w:rsid w:val="0047643E"/>
    <w:rsid w:val="004801D0"/>
    <w:rsid w:val="00481723"/>
    <w:rsid w:val="004A0508"/>
    <w:rsid w:val="004B065E"/>
    <w:rsid w:val="004B1233"/>
    <w:rsid w:val="004C63F8"/>
    <w:rsid w:val="004D6B75"/>
    <w:rsid w:val="004F7C1C"/>
    <w:rsid w:val="0051101C"/>
    <w:rsid w:val="0051745B"/>
    <w:rsid w:val="005255EB"/>
    <w:rsid w:val="005316C0"/>
    <w:rsid w:val="00537622"/>
    <w:rsid w:val="005608A6"/>
    <w:rsid w:val="005724B4"/>
    <w:rsid w:val="005753D9"/>
    <w:rsid w:val="0058399F"/>
    <w:rsid w:val="00585AC9"/>
    <w:rsid w:val="005A785E"/>
    <w:rsid w:val="005B253B"/>
    <w:rsid w:val="005B3348"/>
    <w:rsid w:val="005B3910"/>
    <w:rsid w:val="005B4793"/>
    <w:rsid w:val="005C3AB3"/>
    <w:rsid w:val="005C4C41"/>
    <w:rsid w:val="005C5257"/>
    <w:rsid w:val="005C71B5"/>
    <w:rsid w:val="005C7E8F"/>
    <w:rsid w:val="005D5DEA"/>
    <w:rsid w:val="005D7E01"/>
    <w:rsid w:val="005E22F1"/>
    <w:rsid w:val="005E3C7A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C0A20"/>
    <w:rsid w:val="006C64B8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43D4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11A1"/>
    <w:rsid w:val="00895F3B"/>
    <w:rsid w:val="008A2FE5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166B0"/>
    <w:rsid w:val="00930C69"/>
    <w:rsid w:val="00933422"/>
    <w:rsid w:val="00941812"/>
    <w:rsid w:val="00945B2B"/>
    <w:rsid w:val="00946104"/>
    <w:rsid w:val="009514DD"/>
    <w:rsid w:val="0095198A"/>
    <w:rsid w:val="00953068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1C8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A725F"/>
    <w:rsid w:val="00AB1522"/>
    <w:rsid w:val="00AB3346"/>
    <w:rsid w:val="00AB4674"/>
    <w:rsid w:val="00AC72E5"/>
    <w:rsid w:val="00AD3618"/>
    <w:rsid w:val="00AE57CA"/>
    <w:rsid w:val="00AF0AD6"/>
    <w:rsid w:val="00B021F9"/>
    <w:rsid w:val="00B0578C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87315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64D0A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21E5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E750F"/>
    <w:rsid w:val="00EE753B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9E8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5AE3"/>
    <w:rsid w:val="00FE6A48"/>
    <w:rsid w:val="00FF0924"/>
    <w:rsid w:val="00FF1B9E"/>
    <w:rsid w:val="00FF1C9D"/>
    <w:rsid w:val="03A2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48477bad62684c56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1A6460-1458-4B4B-BB52-9B47DC4627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8726C2-2361-4348-B728-A59508C02A3B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2A9EE8D3-AE20-477B-B865-2F8DA4332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34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12</cp:revision>
  <cp:lastPrinted>2016-06-20T06:30:00Z</cp:lastPrinted>
  <dcterms:created xsi:type="dcterms:W3CDTF">2021-05-24T06:18:00Z</dcterms:created>
  <dcterms:modified xsi:type="dcterms:W3CDTF">2023-04-13T08:16:00Z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